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>Приложение № 7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F94892">
        <w:rPr>
          <w:rFonts w:ascii="Times New Roman" w:hAnsi="Times New Roman"/>
          <w:lang w:eastAsia="ru-RU"/>
        </w:rPr>
        <w:t xml:space="preserve"> бюджета субсидии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муниципальным</w:t>
      </w:r>
      <w:r w:rsidRPr="00F94892">
        <w:rPr>
          <w:rFonts w:ascii="Times New Roman" w:hAnsi="Times New Roman"/>
          <w:lang w:eastAsia="ru-RU"/>
        </w:rPr>
        <w:t xml:space="preserve"> учреждением,</w:t>
      </w:r>
    </w:p>
    <w:p w:rsidR="006E49A0" w:rsidRDefault="006E49A0" w:rsidP="00187B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6302EB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финансов </w:t>
      </w:r>
    </w:p>
    <w:p w:rsidR="006E49A0" w:rsidRDefault="006E49A0" w:rsidP="00187B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6E49A0" w:rsidRPr="00F94892" w:rsidRDefault="006E49A0" w:rsidP="00187B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  <w:r w:rsidRPr="00F94892">
        <w:rPr>
          <w:rFonts w:ascii="Times New Roman" w:hAnsi="Times New Roman"/>
          <w:lang w:eastAsia="ru-RU"/>
        </w:rPr>
        <w:t xml:space="preserve"> 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ДОГОВОР</w:t>
      </w:r>
    </w:p>
    <w:p w:rsidR="006E49A0" w:rsidRPr="00F94892" w:rsidRDefault="006E49A0" w:rsidP="00D67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об оказании общественно полезной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(ых) услуги(г)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1"/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г. _________________________________________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>(место заключениядоговора)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"__" _________ 20__ г.                     </w:t>
      </w:r>
      <w:r w:rsidRPr="00F94892">
        <w:rPr>
          <w:rFonts w:ascii="Times New Roman" w:hAnsi="Times New Roman"/>
          <w:sz w:val="24"/>
          <w:szCs w:val="24"/>
          <w:lang w:eastAsia="ru-RU"/>
        </w:rPr>
        <w:tab/>
      </w:r>
      <w:r w:rsidRPr="00F94892">
        <w:rPr>
          <w:rFonts w:ascii="Times New Roman" w:hAnsi="Times New Roman"/>
          <w:sz w:val="24"/>
          <w:szCs w:val="24"/>
          <w:lang w:eastAsia="ru-RU"/>
        </w:rPr>
        <w:tab/>
      </w:r>
      <w:r w:rsidRPr="00F94892">
        <w:rPr>
          <w:rFonts w:ascii="Times New Roman" w:hAnsi="Times New Roman"/>
          <w:sz w:val="24"/>
          <w:szCs w:val="24"/>
          <w:lang w:eastAsia="ru-RU"/>
        </w:rPr>
        <w:tab/>
      </w:r>
      <w:r w:rsidRPr="00F94892">
        <w:rPr>
          <w:rFonts w:ascii="Times New Roman" w:hAnsi="Times New Roman"/>
          <w:sz w:val="24"/>
          <w:szCs w:val="24"/>
          <w:lang w:eastAsia="ru-RU"/>
        </w:rPr>
        <w:tab/>
        <w:t xml:space="preserve">                  № _________________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(дата заключения договора)</w:t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  <w:t xml:space="preserve">  (номер договора)</w:t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Courier New" w:hAnsi="Courier New" w:cs="Courier New"/>
          <w:lang w:eastAsia="ru-RU"/>
        </w:rPr>
        <w:tab/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49A0" w:rsidRPr="00F94892" w:rsidRDefault="006E49A0" w:rsidP="000020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  <w:r w:rsidRPr="00F94892">
        <w:rPr>
          <w:rFonts w:ascii="Times New Roman" w:hAnsi="Times New Roman"/>
          <w:sz w:val="20"/>
          <w:szCs w:val="20"/>
        </w:rPr>
        <w:t>(наименование некоммерческой организации, не являющейся  муниципальным учреждением)</w:t>
      </w:r>
    </w:p>
    <w:p w:rsidR="006E49A0" w:rsidRPr="00F94892" w:rsidRDefault="006E49A0" w:rsidP="008B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именуемый(ая)        в        дальнейшем       "Исполнитель",       в       лице_______________________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6E49A0" w:rsidRPr="00F94892" w:rsidRDefault="006E49A0" w:rsidP="008B7009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(наименование должности лица, а также фамилия, имя, отчество (при наличии) лица, представляющего Исполнителя, или уполномоченного им лица)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 действующего на основании  __________________________________________________________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</w:t>
      </w:r>
    </w:p>
    <w:p w:rsidR="006E49A0" w:rsidRPr="00F94892" w:rsidRDefault="006E49A0" w:rsidP="008B7009">
      <w:pPr>
        <w:pStyle w:val="ConsPlusNonformat"/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 xml:space="preserve">                  (реквизиты учредительных документов некоммерческой организации (за исключением  муниципального учреждения), доверенности)</w:t>
      </w:r>
    </w:p>
    <w:p w:rsidR="006E49A0" w:rsidRPr="00F94892" w:rsidRDefault="006E49A0" w:rsidP="008B7009">
      <w:pPr>
        <w:pStyle w:val="ConsPlusNonformat"/>
        <w:jc w:val="center"/>
        <w:rPr>
          <w:rFonts w:ascii="Times New Roman" w:hAnsi="Times New Roman" w:cs="Times New Roman"/>
        </w:rPr>
      </w:pP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с   одной        стороны, и _______________________________________________________________,</w:t>
      </w:r>
    </w:p>
    <w:p w:rsidR="006E49A0" w:rsidRPr="00F94892" w:rsidRDefault="006E49A0" w:rsidP="007C135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(фамилия, имя, отчество (при наличии) лица, наименование и реквизиты документа физического лица – потребителя общественно  полезной услуги)</w:t>
      </w: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Проживающий (ая) по адресу:___________________________________________________________</w:t>
      </w:r>
    </w:p>
    <w:p w:rsidR="006E49A0" w:rsidRPr="00F94892" w:rsidRDefault="006E49A0" w:rsidP="007C135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 xml:space="preserve">                                                  (адрес места жительства физического лица – потребителя общественно  полезной услуги)</w:t>
      </w: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Именуемый(ая)        в        дальнейшем       "Потребитель",       в       лице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2"/>
      </w:r>
      <w:r w:rsidRPr="00F94892">
        <w:rPr>
          <w:rFonts w:ascii="Times New Roman" w:hAnsi="Times New Roman"/>
          <w:sz w:val="24"/>
          <w:szCs w:val="24"/>
          <w:lang w:eastAsia="ru-RU"/>
        </w:rPr>
        <w:t>______________________</w:t>
      </w: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6E49A0" w:rsidRPr="00F94892" w:rsidRDefault="006E49A0" w:rsidP="007C135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(фамилия, имя, отчество (при наличии) лица, наименование и реквизиты документа законного представителя Потребителя)</w:t>
      </w: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 действующего на основании  ___________________________________________________________</w:t>
      </w:r>
    </w:p>
    <w:p w:rsidR="006E49A0" w:rsidRPr="00F94892" w:rsidRDefault="006E49A0" w:rsidP="0060677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(основания правомочия)</w:t>
      </w:r>
    </w:p>
    <w:p w:rsidR="006E49A0" w:rsidRPr="00F94892" w:rsidRDefault="006E49A0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 Проживающего по адресу: _____________________________________________________________</w:t>
      </w:r>
    </w:p>
    <w:p w:rsidR="006E49A0" w:rsidRPr="00F94892" w:rsidRDefault="006E49A0" w:rsidP="007C135D">
      <w:pPr>
        <w:pStyle w:val="ConsPlusNonformat"/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(указывается адрес места жительства законного представителя Потребителя)</w:t>
      </w:r>
    </w:p>
    <w:p w:rsidR="006E49A0" w:rsidRPr="00F94892" w:rsidRDefault="006E49A0" w:rsidP="008B7009">
      <w:pPr>
        <w:pStyle w:val="ConsPlusNonformat"/>
        <w:jc w:val="center"/>
        <w:rPr>
          <w:rFonts w:ascii="Times New Roman" w:hAnsi="Times New Roman" w:cs="Times New Roman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с  другой  стороны,  далее  именуемые "Стороны", заключили настоящий Договор о  нижеследующем.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DE78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I. Предмет Договора</w:t>
      </w:r>
    </w:p>
    <w:p w:rsidR="006E49A0" w:rsidRPr="00F94892" w:rsidRDefault="006E49A0" w:rsidP="00DE78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E49A0" w:rsidRPr="00F94892" w:rsidRDefault="006E49A0" w:rsidP="00DE78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>1.1. Потребитель поручает, а Исполнитель обязуется оказать общественно полезную</w:t>
      </w:r>
      <w:r>
        <w:rPr>
          <w:rFonts w:ascii="Times New Roman" w:hAnsi="Times New Roman"/>
          <w:sz w:val="24"/>
          <w:szCs w:val="20"/>
          <w:lang w:eastAsia="ru-RU"/>
        </w:rPr>
        <w:t xml:space="preserve"> </w:t>
      </w:r>
      <w:r w:rsidRPr="00F94892">
        <w:rPr>
          <w:rFonts w:ascii="Times New Roman" w:hAnsi="Times New Roman"/>
          <w:sz w:val="24"/>
          <w:szCs w:val="20"/>
          <w:lang w:eastAsia="ru-RU"/>
        </w:rPr>
        <w:t>(ые) услугу(и) Потребителю</w:t>
      </w:r>
    </w:p>
    <w:p w:rsidR="006E49A0" w:rsidRPr="00F94892" w:rsidRDefault="006E49A0" w:rsidP="00DE78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>_____________________________________________________________________________________</w:t>
      </w:r>
    </w:p>
    <w:p w:rsidR="006E49A0" w:rsidRPr="00F94892" w:rsidRDefault="006E49A0" w:rsidP="009A1EF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(наименования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94892">
        <w:rPr>
          <w:rFonts w:ascii="Times New Roman" w:hAnsi="Times New Roman"/>
          <w:sz w:val="24"/>
          <w:szCs w:val="24"/>
          <w:lang w:eastAsia="ru-RU"/>
        </w:rPr>
        <w:t>(е) общественно полезных(ой) услуг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94892">
        <w:rPr>
          <w:rFonts w:ascii="Times New Roman" w:hAnsi="Times New Roman"/>
          <w:sz w:val="24"/>
          <w:szCs w:val="24"/>
          <w:lang w:eastAsia="ru-RU"/>
        </w:rPr>
        <w:t>(ги)</w:t>
      </w:r>
    </w:p>
    <w:p w:rsidR="006E49A0" w:rsidRPr="00F94892" w:rsidRDefault="006E49A0" w:rsidP="009A1EF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9A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(далее – Услуга), а Потребитель обязуется оплачивать Услугу, за исключением случаев, когда нормативным правовым актом, устанавливающим порядок (стандарт) оказания Услуги, а при отсутствии такого нормативного правового акта – требования к оказанию Услуги, устанавливаемые главным распорядителем, как получателем бюджетных средств (далее – порядок оказания Услуги), предусмотрено предоставление Услуги бесплатно.</w:t>
      </w:r>
    </w:p>
    <w:p w:rsidR="006E49A0" w:rsidRPr="00F94892" w:rsidRDefault="006E49A0" w:rsidP="00D96E8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6E49A0" w:rsidRPr="00F94892" w:rsidRDefault="006E49A0" w:rsidP="00D96E8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1.3. Услуга оказывается ___________________________________________________________</w:t>
      </w:r>
    </w:p>
    <w:p w:rsidR="006E49A0" w:rsidRPr="00F94892" w:rsidRDefault="006E49A0" w:rsidP="00ED434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(местонахождение Стороны или объекта, в отношении которого оказывается Услуга, иное)</w:t>
      </w:r>
    </w:p>
    <w:p w:rsidR="006E49A0" w:rsidRPr="00F94892" w:rsidRDefault="006E49A0" w:rsidP="00ED434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ED4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1.4. По результатам оказания Услуги Исполнитель представляет Потребителю акт сдачи – приемки оказанной Услуги в 2 экземплярах, подписанный Исполнителем, который является неотъемлемой частью настоящего Договора.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3"/>
      </w:r>
    </w:p>
    <w:p w:rsidR="006E49A0" w:rsidRPr="00F94892" w:rsidRDefault="006E49A0" w:rsidP="009A1EF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CC4C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II. Порядок оказания Услуги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2.1. Услуга оказывается:</w:t>
      </w:r>
      <w:r w:rsidRPr="00F94892">
        <w:rPr>
          <w:rStyle w:val="FootnoteReference"/>
          <w:rFonts w:ascii="Times New Roman" w:hAnsi="Times New Roman"/>
          <w:sz w:val="24"/>
          <w:szCs w:val="24"/>
          <w:lang w:val="en-US" w:eastAsia="ru-RU"/>
        </w:rPr>
        <w:footnoteReference w:id="4"/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2.1.1. __________________________________________________________________________;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2.1.2. __________________________________________________________________________.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2.2. Качество услуги и ее результат должен соответствовать следующим обязательным требованиям: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2.2.1. __________________________________________________________________________;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2.2.2. __________________________________________________________________________.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2541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II</w:t>
      </w: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I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Взаимодействие сторон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5"/>
      </w:r>
    </w:p>
    <w:p w:rsidR="006E49A0" w:rsidRPr="00F94892" w:rsidRDefault="006E49A0" w:rsidP="002541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 Исполнитель обязуется: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3.1.1. Предоставлять потребителю Услугу надлежащего качества в соответствии с порядком оказания Услуги и настоящим договором.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3.1.2. Предоставлять бесплатно и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3.1.3. Использовать информацию о Потребителе в соответствии с установленными законодательством Российской Федерации о персональных данных </w:t>
      </w:r>
      <w:r>
        <w:rPr>
          <w:rFonts w:ascii="Times New Roman" w:hAnsi="Times New Roman"/>
          <w:sz w:val="24"/>
          <w:szCs w:val="24"/>
          <w:lang w:eastAsia="ru-RU"/>
        </w:rPr>
        <w:t>требованиями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о защите персональных данных.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3.1.4. своевременно и в письменной форме информировать Потребителя об изменении порядка и условий предоставления Услуги, оказываемой в соответствии с настоящим договором.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3.1.5. Вести  учет Услуги, оказанной Потребителю.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3.2. Исполнитель вправе: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3.2.1. Отказать в предоставлении услуги Потребителю в случае нарушения им условий настоящего Договора.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3.3. Исполнитель не вправе передавать исполнение обязательств по настоящему Договору третьим лицам.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 Потребитель (законный представитель Потребителя) обязан: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3.4.1. Соблюдать сроки и условия, предусмотренные настоящим Договором.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3.4.2.  Представлять сведения и документы, необходимые предоставления Услуги, предусмотренные порядком оказания Услуги.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3.4.3. Своевременно информировать Исполнителя об изменении обстоятельств, обуславливающих потребность в оказании Услуги.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3.4.4. Информировать в письменной форме исполнителя о возникновении (изменении) обстоятельств, влекущих изменение (расторжение) настоящего Договора.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3.4.5. Уведомлять в письменной форме Исполнителя об отказе от получения Услуги, предусмотренной настоящим Договором.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3.4.6. Соблюдать поря</w:t>
      </w:r>
      <w:r>
        <w:rPr>
          <w:rFonts w:ascii="Times New Roman" w:hAnsi="Times New Roman"/>
          <w:sz w:val="24"/>
          <w:szCs w:val="24"/>
          <w:lang w:eastAsia="ru-RU"/>
        </w:rPr>
        <w:t>док (стандарт) оказания Услуги, у</w:t>
      </w:r>
      <w:r w:rsidRPr="00F94892">
        <w:rPr>
          <w:rFonts w:ascii="Times New Roman" w:hAnsi="Times New Roman"/>
          <w:sz w:val="24"/>
          <w:szCs w:val="24"/>
          <w:lang w:eastAsia="ru-RU"/>
        </w:rPr>
        <w:t>становленный порядком оказания Услуги.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3.4.7. Сообщать Исполнителю о выявленных нарушениях порядка оказания Услуги.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3.5. Потребитель (законный представитель Потребителя) вправе: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3.5.1. Получать бесплатно в доступной форме информацию о своих правах и обязанностях, о видах услуг, которые оказываются Потребителю бесплатно, сроках, порядке и об условиях их предоставления.</w:t>
      </w:r>
    </w:p>
    <w:p w:rsidR="006E49A0" w:rsidRPr="00F94892" w:rsidRDefault="006E49A0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3.5.2. Потребовать расторжения настоящего Договора при нарушении Исполнителем условий настоящего договора.</w:t>
      </w:r>
    </w:p>
    <w:p w:rsidR="006E49A0" w:rsidRPr="00F94892" w:rsidRDefault="006E49A0" w:rsidP="00A44D4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A44D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</w:t>
      </w: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V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Стоимость Услуги</w:t>
      </w:r>
    </w:p>
    <w:p w:rsidR="006E49A0" w:rsidRPr="00F94892" w:rsidRDefault="006E49A0" w:rsidP="00A44D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A44D4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4.1. Стоимость Услуги, предусмотренной  настоящим Договором, составляет ____________________ рублей в __________________________.</w:t>
      </w:r>
    </w:p>
    <w:p w:rsidR="006E49A0" w:rsidRPr="00F94892" w:rsidRDefault="006E49A0" w:rsidP="00A44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(указывается сумма)                                 (месяц/квартал/полугодие/год)</w:t>
      </w:r>
    </w:p>
    <w:p w:rsidR="006E49A0" w:rsidRPr="00F94892" w:rsidRDefault="006E49A0" w:rsidP="00A44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4.2. Потребитель осуществляет оплату Услуги ________________________________________</w:t>
      </w:r>
    </w:p>
    <w:p w:rsidR="006E49A0" w:rsidRPr="00F94892" w:rsidRDefault="006E49A0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(указывается период оплаты, </w:t>
      </w:r>
    </w:p>
    <w:p w:rsidR="006E49A0" w:rsidRPr="00F94892" w:rsidRDefault="006E49A0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_____________________________________________________________________________________________.</w:t>
      </w:r>
    </w:p>
    <w:p w:rsidR="006E49A0" w:rsidRPr="00F94892" w:rsidRDefault="006E49A0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                     срок оплаты, способ оплаты, либо указать, что Потребитель получает Услугу бесплатно)</w:t>
      </w:r>
    </w:p>
    <w:p w:rsidR="006E49A0" w:rsidRPr="00F94892" w:rsidRDefault="006E49A0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CC4C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V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Ответственность Сторон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6"/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VI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Иные условия</w:t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6.1. Иные условия по настоящему Договору:</w:t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6.1.1. __________________________________________________________________________.</w:t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6.1.2. __________________________________________________________________________.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7"/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CC4C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VII Заключительные положения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8"/>
      </w:r>
    </w:p>
    <w:p w:rsidR="006E49A0" w:rsidRPr="00F94892" w:rsidRDefault="006E49A0" w:rsidP="0026390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7.2. Настоящий Договор вступает в силу 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hAnsi="Times New Roman"/>
          <w:sz w:val="24"/>
          <w:szCs w:val="24"/>
          <w:lang w:eastAsia="ru-RU"/>
        </w:rPr>
        <w:t>ня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7.3. Настоящий Договор может быть изменен в случае изменения порядка оказания Услуги.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9"/>
      </w: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7.4.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законодательством Российской Федерации.</w:t>
      </w: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10"/>
      </w: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7.6. Договор составлен в двух экземплярах, имеющих равную юридическую силу.</w:t>
      </w: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VIII. Адрес, реквизиты и подписи Сторон</w:t>
      </w:r>
    </w:p>
    <w:p w:rsidR="006E49A0" w:rsidRPr="00F94892" w:rsidRDefault="006E49A0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825"/>
      </w:tblGrid>
      <w:tr w:rsidR="006E49A0" w:rsidRPr="008C07F4" w:rsidTr="00DE1177">
        <w:tc>
          <w:tcPr>
            <w:tcW w:w="4723" w:type="dxa"/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Исполнитель</w:t>
            </w:r>
          </w:p>
        </w:tc>
        <w:tc>
          <w:tcPr>
            <w:tcW w:w="4825" w:type="dxa"/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Потребитель (законный представитель Потребителя)</w:t>
            </w:r>
          </w:p>
        </w:tc>
      </w:tr>
      <w:tr w:rsidR="006E49A0" w:rsidRPr="008C07F4" w:rsidTr="00DE1177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Наименование Получателя</w:t>
            </w:r>
          </w:p>
        </w:tc>
        <w:tc>
          <w:tcPr>
            <w:tcW w:w="4825" w:type="dxa"/>
            <w:tcBorders>
              <w:bottom w:val="nil"/>
            </w:tcBorders>
          </w:tcPr>
          <w:p w:rsidR="006E49A0" w:rsidRPr="00F94892" w:rsidRDefault="006E49A0" w:rsidP="00F627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Фамилия, имя, отчество (при наличии)</w:t>
            </w:r>
          </w:p>
          <w:p w:rsidR="006E49A0" w:rsidRPr="00F94892" w:rsidRDefault="006E49A0" w:rsidP="00F627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Потребителя (законного представителя Потребителя)</w:t>
            </w:r>
          </w:p>
          <w:p w:rsidR="006E49A0" w:rsidRPr="00F94892" w:rsidRDefault="006E49A0" w:rsidP="00F627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6E49A0" w:rsidRPr="008C07F4" w:rsidTr="00DE1177">
        <w:tc>
          <w:tcPr>
            <w:tcW w:w="4723" w:type="dxa"/>
          </w:tcPr>
          <w:p w:rsidR="006E49A0" w:rsidRPr="00F94892" w:rsidRDefault="006E49A0" w:rsidP="00835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ОГРН, ОКТМО</w:t>
            </w:r>
          </w:p>
          <w:p w:rsidR="006E49A0" w:rsidRPr="00F94892" w:rsidRDefault="006E49A0" w:rsidP="00835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  <w:p w:rsidR="006E49A0" w:rsidRPr="00F94892" w:rsidRDefault="006E49A0" w:rsidP="00261E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ИНН/КПП</w:t>
            </w:r>
          </w:p>
        </w:tc>
        <w:tc>
          <w:tcPr>
            <w:tcW w:w="4825" w:type="dxa"/>
          </w:tcPr>
          <w:p w:rsidR="006E49A0" w:rsidRPr="00F94892" w:rsidRDefault="006E49A0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Данные документа, удостоверяющего личность Потребителя (законного представителя Потребителя)</w:t>
            </w:r>
          </w:p>
          <w:p w:rsidR="006E49A0" w:rsidRPr="00F94892" w:rsidRDefault="006E49A0" w:rsidP="00835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6E49A0" w:rsidRPr="008C07F4" w:rsidTr="00DE1177">
        <w:tc>
          <w:tcPr>
            <w:tcW w:w="4723" w:type="dxa"/>
          </w:tcPr>
          <w:p w:rsidR="006E49A0" w:rsidRPr="00F94892" w:rsidRDefault="006E49A0" w:rsidP="005E5F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нахождения:</w:t>
            </w:r>
          </w:p>
          <w:p w:rsidR="006E49A0" w:rsidRPr="00F94892" w:rsidRDefault="006E49A0" w:rsidP="005E5F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825" w:type="dxa"/>
          </w:tcPr>
          <w:p w:rsidR="006E49A0" w:rsidRPr="00F94892" w:rsidRDefault="006E49A0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жительства:</w:t>
            </w:r>
            <w:r w:rsidRPr="00F94892">
              <w:rPr>
                <w:rStyle w:val="FootnoteReference"/>
                <w:rFonts w:ascii="Times New Roman" w:hAnsi="Times New Roman"/>
                <w:b/>
                <w:sz w:val="24"/>
                <w:szCs w:val="20"/>
                <w:lang w:eastAsia="ru-RU"/>
              </w:rPr>
              <w:footnoteReference w:id="11"/>
            </w:r>
          </w:p>
        </w:tc>
      </w:tr>
      <w:tr w:rsidR="006E49A0" w:rsidRPr="008C07F4" w:rsidTr="00DE1177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825" w:type="dxa"/>
            <w:tcBorders>
              <w:bottom w:val="nil"/>
            </w:tcBorders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 (при наличии):</w:t>
            </w:r>
          </w:p>
        </w:tc>
      </w:tr>
      <w:tr w:rsidR="006E49A0" w:rsidRPr="008C07F4" w:rsidTr="00DE1177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  <w:bottom w:val="single" w:sz="4" w:space="0" w:color="auto"/>
            </w:tcBorders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 ____________________________________________________ / ______________________</w:t>
            </w:r>
          </w:p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(подпись)                                       (ФИО)</w:t>
            </w:r>
          </w:p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bottom w:val="single" w:sz="4" w:space="0" w:color="auto"/>
            </w:tcBorders>
          </w:tcPr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6E49A0" w:rsidRPr="00F94892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 (корреспондентский)</w:t>
            </w:r>
          </w:p>
          <w:p w:rsidR="006E49A0" w:rsidRPr="00F94892" w:rsidRDefault="006E49A0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____________________________________________________ / ______________________</w:t>
            </w:r>
          </w:p>
          <w:p w:rsidR="006E49A0" w:rsidRPr="00F627AB" w:rsidRDefault="006E49A0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(подпись)                                       (ФИО)</w:t>
            </w:r>
            <w:bookmarkStart w:id="0" w:name="_GoBack"/>
            <w:bookmarkEnd w:id="0"/>
          </w:p>
          <w:p w:rsidR="006E49A0" w:rsidRPr="00921D55" w:rsidRDefault="006E49A0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6E49A0" w:rsidRDefault="006E49A0"/>
    <w:sectPr w:rsidR="006E49A0" w:rsidSect="00A778F4">
      <w:headerReference w:type="default" r:id="rId6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9A0" w:rsidRDefault="006E49A0" w:rsidP="00D67EF0">
      <w:pPr>
        <w:spacing w:after="0" w:line="240" w:lineRule="auto"/>
      </w:pPr>
      <w:r>
        <w:separator/>
      </w:r>
    </w:p>
  </w:endnote>
  <w:endnote w:type="continuationSeparator" w:id="0">
    <w:p w:rsidR="006E49A0" w:rsidRDefault="006E49A0" w:rsidP="00D6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9A0" w:rsidRDefault="006E49A0" w:rsidP="00D67EF0">
      <w:pPr>
        <w:spacing w:after="0" w:line="240" w:lineRule="auto"/>
      </w:pPr>
      <w:r>
        <w:separator/>
      </w:r>
    </w:p>
  </w:footnote>
  <w:footnote w:type="continuationSeparator" w:id="0">
    <w:p w:rsidR="006E49A0" w:rsidRDefault="006E49A0" w:rsidP="00D67EF0">
      <w:pPr>
        <w:spacing w:after="0" w:line="240" w:lineRule="auto"/>
      </w:pPr>
      <w:r>
        <w:continuationSeparator/>
      </w:r>
    </w:p>
  </w:footnote>
  <w:footnote w:id="1">
    <w:p w:rsidR="006E49A0" w:rsidRDefault="006E49A0" w:rsidP="00B0283F">
      <w:pPr>
        <w:pStyle w:val="FootnoteText"/>
        <w:jc w:val="both"/>
      </w:pPr>
      <w:r>
        <w:rPr>
          <w:rStyle w:val="FootnoteReference"/>
        </w:rPr>
        <w:footnoteRef/>
      </w:r>
      <w:r>
        <w:t>Данное приложение включается в Соглашение в случае принятия Главным распорядителем  решения о необходимости заключения договора по данной форме.</w:t>
      </w:r>
    </w:p>
  </w:footnote>
  <w:footnote w:id="2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Заполняется в случае заключения договора об оказании общественно полезной услуги (далее – Договор) с законным представителем физического лица – потребителя общественно полезной услуги.</w:t>
      </w:r>
    </w:p>
  </w:footnote>
  <w:footnote w:id="3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Форма акта сдачи-приемки оказанной Услуги может устанавливаться Договором.</w:t>
      </w:r>
    </w:p>
  </w:footnote>
  <w:footnote w:id="4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Указывается порядок оказания Услуги.</w:t>
      </w:r>
    </w:p>
  </w:footnote>
  <w:footnote w:id="5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</w:footnote>
  <w:footnote w:id="6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</w:footnote>
  <w:footnote w:id="7">
    <w:p w:rsidR="006E49A0" w:rsidRDefault="006E49A0" w:rsidP="00A778F4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  <w:p w:rsidR="006E49A0" w:rsidRDefault="006E49A0" w:rsidP="00A778F4">
      <w:pPr>
        <w:pStyle w:val="FootnoteText"/>
      </w:pPr>
    </w:p>
  </w:footnote>
  <w:footnote w:id="8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</w:footnote>
  <w:footnote w:id="9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Предусматривается в случае, если это установлено Правилами предоставления субсидии.</w:t>
      </w:r>
    </w:p>
  </w:footnote>
  <w:footnote w:id="10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Предусматривается в случае, если это установлено Правилами предоставления субсидии.</w:t>
      </w:r>
    </w:p>
  </w:footnote>
  <w:footnote w:id="11">
    <w:p w:rsidR="006E49A0" w:rsidRDefault="006E49A0">
      <w:pPr>
        <w:pStyle w:val="FootnoteText"/>
      </w:pPr>
      <w:r>
        <w:rPr>
          <w:rStyle w:val="FootnoteReference"/>
        </w:rPr>
        <w:footnoteRef/>
      </w:r>
      <w:r>
        <w:t>Для Потребителя.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9A0" w:rsidRDefault="006E49A0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6E49A0" w:rsidRDefault="006E49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CF9"/>
    <w:rsid w:val="00002060"/>
    <w:rsid w:val="00006703"/>
    <w:rsid w:val="000213AF"/>
    <w:rsid w:val="00023C87"/>
    <w:rsid w:val="00027FA2"/>
    <w:rsid w:val="000A7ECC"/>
    <w:rsid w:val="00130772"/>
    <w:rsid w:val="00187B72"/>
    <w:rsid w:val="001E26A0"/>
    <w:rsid w:val="001F0C04"/>
    <w:rsid w:val="0020369B"/>
    <w:rsid w:val="00210DA4"/>
    <w:rsid w:val="002541DB"/>
    <w:rsid w:val="002567B9"/>
    <w:rsid w:val="00261E01"/>
    <w:rsid w:val="0026390A"/>
    <w:rsid w:val="00267740"/>
    <w:rsid w:val="002A2A2B"/>
    <w:rsid w:val="0032709F"/>
    <w:rsid w:val="00384D3B"/>
    <w:rsid w:val="00390610"/>
    <w:rsid w:val="00396042"/>
    <w:rsid w:val="003B25FD"/>
    <w:rsid w:val="003C17AC"/>
    <w:rsid w:val="003C4D31"/>
    <w:rsid w:val="003D34E3"/>
    <w:rsid w:val="00426AAA"/>
    <w:rsid w:val="00481B74"/>
    <w:rsid w:val="004D79D8"/>
    <w:rsid w:val="004F742C"/>
    <w:rsid w:val="00526EA0"/>
    <w:rsid w:val="00527C5A"/>
    <w:rsid w:val="005465E3"/>
    <w:rsid w:val="005E47DD"/>
    <w:rsid w:val="005E5FC9"/>
    <w:rsid w:val="005F4768"/>
    <w:rsid w:val="0060677D"/>
    <w:rsid w:val="006302EB"/>
    <w:rsid w:val="006E49A0"/>
    <w:rsid w:val="007043E4"/>
    <w:rsid w:val="007455F6"/>
    <w:rsid w:val="007C135D"/>
    <w:rsid w:val="007C35BB"/>
    <w:rsid w:val="007F0724"/>
    <w:rsid w:val="00817AFE"/>
    <w:rsid w:val="00835C3C"/>
    <w:rsid w:val="008776D9"/>
    <w:rsid w:val="00881661"/>
    <w:rsid w:val="00884D28"/>
    <w:rsid w:val="008B7009"/>
    <w:rsid w:val="008C07F4"/>
    <w:rsid w:val="00921D55"/>
    <w:rsid w:val="009A1EFB"/>
    <w:rsid w:val="00A057A6"/>
    <w:rsid w:val="00A11166"/>
    <w:rsid w:val="00A431B8"/>
    <w:rsid w:val="00A443DA"/>
    <w:rsid w:val="00A44D4D"/>
    <w:rsid w:val="00A51894"/>
    <w:rsid w:val="00A62C3F"/>
    <w:rsid w:val="00A778F4"/>
    <w:rsid w:val="00A81255"/>
    <w:rsid w:val="00AA0849"/>
    <w:rsid w:val="00AD05A2"/>
    <w:rsid w:val="00AD1CB5"/>
    <w:rsid w:val="00AF143C"/>
    <w:rsid w:val="00B0283F"/>
    <w:rsid w:val="00B11F45"/>
    <w:rsid w:val="00B9796A"/>
    <w:rsid w:val="00C0570D"/>
    <w:rsid w:val="00C15772"/>
    <w:rsid w:val="00C17517"/>
    <w:rsid w:val="00C87FF1"/>
    <w:rsid w:val="00CC4CF4"/>
    <w:rsid w:val="00CD3519"/>
    <w:rsid w:val="00CE5487"/>
    <w:rsid w:val="00CF6203"/>
    <w:rsid w:val="00D47EF8"/>
    <w:rsid w:val="00D50CF9"/>
    <w:rsid w:val="00D569CE"/>
    <w:rsid w:val="00D56D91"/>
    <w:rsid w:val="00D67EF0"/>
    <w:rsid w:val="00D70C7C"/>
    <w:rsid w:val="00D942B2"/>
    <w:rsid w:val="00D96E84"/>
    <w:rsid w:val="00DC1665"/>
    <w:rsid w:val="00DE1177"/>
    <w:rsid w:val="00DE78EF"/>
    <w:rsid w:val="00E02BA4"/>
    <w:rsid w:val="00E37892"/>
    <w:rsid w:val="00EA373C"/>
    <w:rsid w:val="00EB0A36"/>
    <w:rsid w:val="00EB1DC2"/>
    <w:rsid w:val="00ED434F"/>
    <w:rsid w:val="00F054A6"/>
    <w:rsid w:val="00F07857"/>
    <w:rsid w:val="00F32519"/>
    <w:rsid w:val="00F627AB"/>
    <w:rsid w:val="00F62B7A"/>
    <w:rsid w:val="00F9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D67E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67EF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67EF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3789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5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7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B25F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A7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778F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7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78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743</TotalTime>
  <Pages>4</Pages>
  <Words>1475</Words>
  <Characters>8410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53</cp:revision>
  <cp:lastPrinted>2017-08-25T12:08:00Z</cp:lastPrinted>
  <dcterms:created xsi:type="dcterms:W3CDTF">2017-08-25T12:10:00Z</dcterms:created>
  <dcterms:modified xsi:type="dcterms:W3CDTF">2020-02-05T07:26:00Z</dcterms:modified>
</cp:coreProperties>
</file>